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3EFE23" w14:textId="65291565" w:rsidR="00E53B28" w:rsidRDefault="00E53B28" w:rsidP="00E53B2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SCHEPHURD</w:t>
      </w:r>
      <w:r>
        <w:rPr>
          <w:rFonts w:cs="Times New Roman"/>
          <w:szCs w:val="24"/>
        </w:rPr>
        <w:t xml:space="preserve">       </w:t>
      </w:r>
      <w:r>
        <w:rPr>
          <w:rFonts w:cs="Times New Roman"/>
          <w:szCs w:val="24"/>
        </w:rPr>
        <w:t>(fl.14</w:t>
      </w:r>
      <w:r>
        <w:rPr>
          <w:rFonts w:cs="Times New Roman"/>
          <w:szCs w:val="24"/>
        </w:rPr>
        <w:t>11</w:t>
      </w:r>
      <w:r>
        <w:rPr>
          <w:rFonts w:cs="Times New Roman"/>
          <w:szCs w:val="24"/>
        </w:rPr>
        <w:t>)</w:t>
      </w:r>
    </w:p>
    <w:p w14:paraId="0CA86FCA" w14:textId="77777777" w:rsidR="00E53B28" w:rsidRDefault="00E53B28" w:rsidP="00E53B2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the diocese of Exeter.</w:t>
      </w:r>
    </w:p>
    <w:p w14:paraId="34D56197" w14:textId="77777777" w:rsidR="00E53B28" w:rsidRDefault="00E53B28" w:rsidP="00E53B28">
      <w:pPr>
        <w:pStyle w:val="NoSpacing"/>
        <w:rPr>
          <w:rFonts w:cs="Times New Roman"/>
          <w:szCs w:val="24"/>
        </w:rPr>
      </w:pPr>
    </w:p>
    <w:p w14:paraId="790DA316" w14:textId="77777777" w:rsidR="00E53B28" w:rsidRDefault="00E53B28" w:rsidP="00E53B28">
      <w:pPr>
        <w:pStyle w:val="NoSpacing"/>
        <w:rPr>
          <w:rFonts w:cs="Times New Roman"/>
          <w:szCs w:val="24"/>
        </w:rPr>
      </w:pPr>
    </w:p>
    <w:p w14:paraId="1B367CE7" w14:textId="393D60C2" w:rsidR="00E53B28" w:rsidRDefault="00E53B28" w:rsidP="00E53B2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10 May1411</w:t>
      </w:r>
      <w:r>
        <w:rPr>
          <w:rFonts w:cs="Times New Roman"/>
          <w:szCs w:val="24"/>
        </w:rPr>
        <w:tab/>
        <w:t>He was ordained to his first tonsure</w:t>
      </w:r>
      <w:r>
        <w:rPr>
          <w:rFonts w:cs="Times New Roman"/>
          <w:szCs w:val="24"/>
        </w:rPr>
        <w:t xml:space="preserve"> at Plympton.</w:t>
      </w:r>
    </w:p>
    <w:p w14:paraId="146271C7" w14:textId="77777777" w:rsidR="00E53B28" w:rsidRDefault="00E53B28" w:rsidP="00E53B2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(“Stafford Register” pp.436 and 426)</w:t>
      </w:r>
    </w:p>
    <w:p w14:paraId="1FB39A30" w14:textId="77777777" w:rsidR="00E53B28" w:rsidRDefault="00E53B28" w:rsidP="00E53B28">
      <w:pPr>
        <w:pStyle w:val="NoSpacing"/>
        <w:rPr>
          <w:rFonts w:cs="Times New Roman"/>
          <w:szCs w:val="24"/>
        </w:rPr>
      </w:pPr>
    </w:p>
    <w:p w14:paraId="482EF46F" w14:textId="77777777" w:rsidR="00E53B28" w:rsidRDefault="00E53B28" w:rsidP="00E53B28">
      <w:pPr>
        <w:pStyle w:val="NoSpacing"/>
        <w:rPr>
          <w:rFonts w:cs="Times New Roman"/>
          <w:szCs w:val="24"/>
        </w:rPr>
      </w:pPr>
    </w:p>
    <w:p w14:paraId="4C642DBA" w14:textId="77777777" w:rsidR="00E53B28" w:rsidRPr="004479D6" w:rsidRDefault="00E53B28" w:rsidP="00E53B2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26 November 2022</w:t>
      </w:r>
    </w:p>
    <w:p w14:paraId="5190E320" w14:textId="3A3B0586" w:rsidR="00BA00AB" w:rsidRPr="00E53B28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53B2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DAEEC1" w14:textId="77777777" w:rsidR="00E53B28" w:rsidRDefault="00E53B28" w:rsidP="009139A6">
      <w:r>
        <w:separator/>
      </w:r>
    </w:p>
  </w:endnote>
  <w:endnote w:type="continuationSeparator" w:id="0">
    <w:p w14:paraId="5B823BFD" w14:textId="77777777" w:rsidR="00E53B28" w:rsidRDefault="00E53B2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BE7BC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8E5E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3FA0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6612B9" w14:textId="77777777" w:rsidR="00E53B28" w:rsidRDefault="00E53B28" w:rsidP="009139A6">
      <w:r>
        <w:separator/>
      </w:r>
    </w:p>
  </w:footnote>
  <w:footnote w:type="continuationSeparator" w:id="0">
    <w:p w14:paraId="470BFB85" w14:textId="77777777" w:rsidR="00E53B28" w:rsidRDefault="00E53B2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DFA47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2E66C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006F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3B28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53B28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4D0AF6"/>
  <w15:chartTrackingRefBased/>
  <w15:docId w15:val="{7DBF1EAE-4AD7-4121-86EA-0E0A3E300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4</TotalTime>
  <Pages>1</Pages>
  <Words>27</Words>
  <Characters>155</Characters>
  <Application>Microsoft Office Word</Application>
  <DocSecurity>0</DocSecurity>
  <Lines>1</Lines>
  <Paragraphs>1</Paragraphs>
  <ScaleCrop>false</ScaleCrop>
  <Company/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2022-11-26T19:20:00Z</dcterms:created>
  <dcterms:modified xsi:type="dcterms:W3CDTF">2022-11-26T19:24:00Z</dcterms:modified>
</cp:coreProperties>
</file>